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5C2" w:rsidRDefault="00CE25C2" w:rsidP="00CE25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NOKE, senior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E25C2" w:rsidRDefault="00CE25C2" w:rsidP="00CE25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Sittingbourne, Kent. Yeoman.</w:t>
      </w:r>
    </w:p>
    <w:p w:rsidR="00CE25C2" w:rsidRDefault="00CE25C2" w:rsidP="00CE25C2">
      <w:pPr>
        <w:rPr>
          <w:rFonts w:ascii="Times New Roman" w:hAnsi="Times New Roman" w:cs="Times New Roman"/>
        </w:rPr>
      </w:pPr>
    </w:p>
    <w:p w:rsidR="00CE25C2" w:rsidRDefault="00CE25C2" w:rsidP="00CE25C2">
      <w:pPr>
        <w:rPr>
          <w:rFonts w:ascii="Times New Roman" w:hAnsi="Times New Roman" w:cs="Times New Roman"/>
        </w:rPr>
      </w:pPr>
    </w:p>
    <w:p w:rsidR="00CE25C2" w:rsidRDefault="00CE25C2" w:rsidP="00CE25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Fuller of London, merchant(q.v.), brought a plaint of debt against</w:t>
      </w:r>
    </w:p>
    <w:p w:rsidR="00CE25C2" w:rsidRDefault="00CE25C2" w:rsidP="00CE25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Thomas </w:t>
      </w:r>
      <w:proofErr w:type="spellStart"/>
      <w:r>
        <w:rPr>
          <w:rFonts w:ascii="Times New Roman" w:hAnsi="Times New Roman" w:cs="Times New Roman"/>
        </w:rPr>
        <w:t>Loweth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Sawtry</w:t>
      </w:r>
      <w:proofErr w:type="spellEnd"/>
      <w:r>
        <w:rPr>
          <w:rFonts w:ascii="Times New Roman" w:hAnsi="Times New Roman" w:cs="Times New Roman"/>
        </w:rPr>
        <w:t>, Huntingdonshire(q.v.).</w:t>
      </w:r>
    </w:p>
    <w:p w:rsidR="00CE25C2" w:rsidRDefault="00CE25C2" w:rsidP="00CE25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CE25C2" w:rsidRDefault="00CE25C2" w:rsidP="00CE25C2">
      <w:pPr>
        <w:rPr>
          <w:rFonts w:ascii="Times New Roman" w:hAnsi="Times New Roman" w:cs="Times New Roman"/>
        </w:rPr>
      </w:pPr>
    </w:p>
    <w:p w:rsidR="00CE25C2" w:rsidRDefault="00CE25C2" w:rsidP="00CE25C2">
      <w:pPr>
        <w:rPr>
          <w:rFonts w:ascii="Times New Roman" w:hAnsi="Times New Roman" w:cs="Times New Roman"/>
        </w:rPr>
      </w:pPr>
    </w:p>
    <w:p w:rsidR="00CE25C2" w:rsidRDefault="00CE25C2" w:rsidP="00CE25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:rsidR="006B2F86" w:rsidRPr="00E71FC3" w:rsidRDefault="00CE25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5C2" w:rsidRDefault="00CE25C2" w:rsidP="00E71FC3">
      <w:r>
        <w:separator/>
      </w:r>
    </w:p>
  </w:endnote>
  <w:endnote w:type="continuationSeparator" w:id="0">
    <w:p w:rsidR="00CE25C2" w:rsidRDefault="00CE25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5C2" w:rsidRDefault="00CE25C2" w:rsidP="00E71FC3">
      <w:r>
        <w:separator/>
      </w:r>
    </w:p>
  </w:footnote>
  <w:footnote w:type="continuationSeparator" w:id="0">
    <w:p w:rsidR="00CE25C2" w:rsidRDefault="00CE25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5C2"/>
    <w:rsid w:val="001A7C09"/>
    <w:rsid w:val="00577BD5"/>
    <w:rsid w:val="00656CBA"/>
    <w:rsid w:val="006A1F77"/>
    <w:rsid w:val="00733BE7"/>
    <w:rsid w:val="00AB52E8"/>
    <w:rsid w:val="00B16D3F"/>
    <w:rsid w:val="00BB41AC"/>
    <w:rsid w:val="00CE25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A3EA7A-B3DB-4DF3-BC9B-3DD6C24D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5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2017-11-09T22:20:00Z</dcterms:created>
  <dcterms:modified xsi:type="dcterms:W3CDTF">2017-11-09T22:21:00Z</dcterms:modified>
</cp:coreProperties>
</file>